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1734B" w14:textId="77777777" w:rsidR="00D816C4" w:rsidRDefault="00D816C4" w:rsidP="00A72694">
      <w:pPr>
        <w:rPr>
          <w:rFonts w:asciiTheme="minorHAnsi" w:hAnsiTheme="minorHAnsi"/>
        </w:rPr>
      </w:pPr>
    </w:p>
    <w:p w14:paraId="37F0710E" w14:textId="0884DDCF" w:rsidR="00964276" w:rsidRPr="00F46CE4" w:rsidRDefault="00F46CE4" w:rsidP="00A72694">
      <w:pPr>
        <w:rPr>
          <w:rFonts w:cs="Arial"/>
        </w:rPr>
      </w:pPr>
      <w:r>
        <w:rPr>
          <w:rFonts w:cs="Arial"/>
        </w:rPr>
        <w:t xml:space="preserve">Til </w:t>
      </w:r>
      <w:r w:rsidR="00E85713" w:rsidRPr="00F46CE4">
        <w:rPr>
          <w:rFonts w:cs="Arial"/>
        </w:rPr>
        <w:t>Ask</w:t>
      </w:r>
      <w:r w:rsidR="00CC52B1" w:rsidRPr="00F46CE4">
        <w:rPr>
          <w:rFonts w:cs="Arial"/>
        </w:rPr>
        <w:t>øy</w:t>
      </w:r>
      <w:r w:rsidR="00E85713" w:rsidRPr="00F46CE4">
        <w:rPr>
          <w:rFonts w:cs="Arial"/>
        </w:rPr>
        <w:t xml:space="preserve"> kommune</w:t>
      </w:r>
    </w:p>
    <w:p w14:paraId="1E2DFC7C" w14:textId="3ACA35A3" w:rsidR="00964276" w:rsidRPr="00F46CE4" w:rsidRDefault="00964276" w:rsidP="00A72694">
      <w:pPr>
        <w:rPr>
          <w:rFonts w:cs="Arial"/>
        </w:rPr>
      </w:pPr>
    </w:p>
    <w:p w14:paraId="653BD5B8" w14:textId="77777777" w:rsidR="00D7129D" w:rsidRPr="00F46CE4" w:rsidRDefault="00D7129D" w:rsidP="00A72694">
      <w:pPr>
        <w:rPr>
          <w:rFonts w:cs="Arial"/>
          <w:lang w:val="sv-SE"/>
        </w:rPr>
      </w:pPr>
    </w:p>
    <w:p w14:paraId="4382E848" w14:textId="77777777" w:rsidR="00B665AE" w:rsidRPr="00F46CE4" w:rsidRDefault="00B665AE" w:rsidP="00A72694">
      <w:pPr>
        <w:rPr>
          <w:rFonts w:cs="Arial"/>
          <w:lang w:val="sv-SE"/>
        </w:rPr>
      </w:pPr>
    </w:p>
    <w:p w14:paraId="00D8F0AD" w14:textId="77777777" w:rsidR="00163C2E" w:rsidRPr="00F46CE4" w:rsidRDefault="00163C2E" w:rsidP="00163C2E">
      <w:pPr>
        <w:rPr>
          <w:rFonts w:cs="Arial"/>
          <w:b/>
          <w:u w:val="single"/>
        </w:rPr>
      </w:pPr>
    </w:p>
    <w:p w14:paraId="1D95CFE0" w14:textId="08425FF5" w:rsidR="00163C2E" w:rsidRPr="00F46CE4" w:rsidRDefault="00163C2E" w:rsidP="00163C2E">
      <w:pPr>
        <w:rPr>
          <w:rFonts w:cs="Arial"/>
          <w:b/>
          <w:u w:val="single"/>
        </w:rPr>
      </w:pPr>
      <w:r w:rsidRPr="00F46CE4">
        <w:rPr>
          <w:rFonts w:cs="Arial"/>
          <w:b/>
          <w:u w:val="single"/>
        </w:rPr>
        <w:t>Navn på konkurransen:</w:t>
      </w:r>
      <w:r w:rsidRPr="00F46CE4">
        <w:rPr>
          <w:rFonts w:cs="Arial"/>
          <w:i/>
        </w:rPr>
        <w:t xml:space="preserve"> «</w:t>
      </w:r>
      <w:r w:rsidR="00A14B89" w:rsidRPr="00A14B89">
        <w:rPr>
          <w:rFonts w:cs="Arial"/>
          <w:i/>
        </w:rPr>
        <w:t xml:space="preserve">Ny utslippsledning med </w:t>
      </w:r>
      <w:proofErr w:type="spellStart"/>
      <w:r w:rsidR="00A14B89" w:rsidRPr="00A14B89">
        <w:rPr>
          <w:rFonts w:cs="Arial"/>
          <w:i/>
        </w:rPr>
        <w:t>prøvetakingskum</w:t>
      </w:r>
      <w:proofErr w:type="spellEnd"/>
      <w:r w:rsidR="00A14B89" w:rsidRPr="00A14B89">
        <w:rPr>
          <w:rFonts w:cs="Arial"/>
          <w:i/>
        </w:rPr>
        <w:t>, Hestvika</w:t>
      </w:r>
      <w:r w:rsidR="00D43042" w:rsidRPr="00F46CE4">
        <w:rPr>
          <w:rFonts w:cs="Arial"/>
          <w:i/>
        </w:rPr>
        <w:t>»</w:t>
      </w:r>
    </w:p>
    <w:p w14:paraId="1754929B" w14:textId="77777777" w:rsidR="00163C2E" w:rsidRPr="00F46CE4" w:rsidRDefault="00163C2E" w:rsidP="00163C2E">
      <w:pPr>
        <w:rPr>
          <w:rFonts w:cs="Arial"/>
          <w:i/>
        </w:rPr>
      </w:pPr>
    </w:p>
    <w:p w14:paraId="2288F534" w14:textId="77777777" w:rsidR="00163C2E" w:rsidRPr="00F46CE4" w:rsidRDefault="00163C2E" w:rsidP="00163C2E">
      <w:pPr>
        <w:rPr>
          <w:rFonts w:cs="Arial"/>
          <w:b/>
          <w:u w:val="single"/>
        </w:rPr>
      </w:pPr>
      <w:r w:rsidRPr="00F46CE4">
        <w:rPr>
          <w:rFonts w:cs="Arial"/>
          <w:b/>
          <w:u w:val="single"/>
        </w:rPr>
        <w:t>Kontaktinfo</w:t>
      </w:r>
    </w:p>
    <w:p w14:paraId="7B338026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r w:rsidRPr="00F46CE4">
        <w:rPr>
          <w:rFonts w:cs="Arial"/>
        </w:rPr>
        <w:t>Firma: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................................................................................</w:t>
      </w:r>
    </w:p>
    <w:p w14:paraId="01C83977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proofErr w:type="spellStart"/>
      <w:r w:rsidRPr="00F46CE4">
        <w:rPr>
          <w:rFonts w:cs="Arial"/>
        </w:rPr>
        <w:t>Organisasjonsnr</w:t>
      </w:r>
      <w:proofErr w:type="spellEnd"/>
      <w:r w:rsidRPr="00F46CE4">
        <w:rPr>
          <w:rFonts w:cs="Arial"/>
        </w:rPr>
        <w:t>.: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................................................................................</w:t>
      </w:r>
    </w:p>
    <w:p w14:paraId="79514BA4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r w:rsidRPr="00F46CE4">
        <w:rPr>
          <w:rFonts w:cs="Arial"/>
        </w:rPr>
        <w:t>Adresse: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................................................................................</w:t>
      </w:r>
    </w:p>
    <w:p w14:paraId="3ECFC260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r w:rsidRPr="00F46CE4">
        <w:rPr>
          <w:rFonts w:cs="Arial"/>
        </w:rPr>
        <w:t>Leverandørs representant:</w:t>
      </w:r>
    </w:p>
    <w:p w14:paraId="4360A7BA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ind w:firstLine="708"/>
        <w:rPr>
          <w:rFonts w:cs="Arial"/>
        </w:rPr>
      </w:pPr>
      <w:r w:rsidRPr="00F46CE4">
        <w:rPr>
          <w:rFonts w:cs="Arial"/>
        </w:rPr>
        <w:t>Navn: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……………………………………………………</w:t>
      </w:r>
    </w:p>
    <w:p w14:paraId="6E0F7604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ind w:firstLine="708"/>
        <w:rPr>
          <w:rFonts w:cs="Arial"/>
        </w:rPr>
      </w:pPr>
      <w:r w:rsidRPr="00F46CE4">
        <w:rPr>
          <w:rFonts w:cs="Arial"/>
        </w:rPr>
        <w:t xml:space="preserve">E-post: 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……………………………………………………</w:t>
      </w:r>
    </w:p>
    <w:p w14:paraId="622F636C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ind w:firstLine="708"/>
        <w:rPr>
          <w:rFonts w:cs="Arial"/>
        </w:rPr>
      </w:pPr>
      <w:r w:rsidRPr="00F46CE4">
        <w:rPr>
          <w:rFonts w:cs="Arial"/>
        </w:rPr>
        <w:t>Telefon: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................................................................................</w:t>
      </w:r>
    </w:p>
    <w:p w14:paraId="4F061CB2" w14:textId="77777777" w:rsidR="00163C2E" w:rsidRPr="00F46CE4" w:rsidRDefault="00163C2E" w:rsidP="00163C2E">
      <w:pPr>
        <w:rPr>
          <w:rFonts w:cs="Arial"/>
        </w:rPr>
      </w:pPr>
    </w:p>
    <w:p w14:paraId="3887B92C" w14:textId="77777777" w:rsidR="00163C2E" w:rsidRPr="00F46CE4" w:rsidRDefault="00163C2E" w:rsidP="00163C2E">
      <w:pPr>
        <w:rPr>
          <w:rFonts w:cs="Arial"/>
          <w:b/>
          <w:u w:val="single"/>
        </w:rPr>
      </w:pPr>
      <w:r w:rsidRPr="00F46CE4">
        <w:rPr>
          <w:rFonts w:cs="Arial"/>
          <w:b/>
          <w:u w:val="single"/>
        </w:rPr>
        <w:t>Kvalifikasjonskrav og avvisningsgrunner</w:t>
      </w:r>
    </w:p>
    <w:p w14:paraId="603A7171" w14:textId="77777777" w:rsidR="00B31B99" w:rsidRPr="00F46CE4" w:rsidRDefault="00B31B99" w:rsidP="00163C2E">
      <w:pPr>
        <w:rPr>
          <w:rFonts w:cs="Arial"/>
          <w:b/>
          <w:u w:val="single"/>
        </w:rPr>
      </w:pPr>
    </w:p>
    <w:p w14:paraId="49D7A506" w14:textId="3ED74876" w:rsidR="00163C2E" w:rsidRPr="00F46CE4" w:rsidRDefault="00163C2E" w:rsidP="00163C2E">
      <w:pPr>
        <w:rPr>
          <w:rFonts w:cs="Arial"/>
        </w:rPr>
      </w:pPr>
      <w:r w:rsidRPr="00F46CE4">
        <w:rPr>
          <w:rFonts w:cs="Arial"/>
        </w:rPr>
        <w:t xml:space="preserve">Det bekreftes at leverandøren oppfyller kvalifikasjonskravene i </w:t>
      </w:r>
      <w:r w:rsidR="00B31B99" w:rsidRPr="00F46CE4">
        <w:rPr>
          <w:rFonts w:cs="Arial"/>
        </w:rPr>
        <w:t xml:space="preserve">Del 1 </w:t>
      </w:r>
      <w:r w:rsidR="00055B4C" w:rsidRPr="00F46CE4">
        <w:rPr>
          <w:rFonts w:cs="Arial"/>
        </w:rPr>
        <w:t xml:space="preserve">Konkurransebestemmelser </w:t>
      </w:r>
      <w:r w:rsidRPr="00F46CE4">
        <w:rPr>
          <w:rFonts w:cs="Arial"/>
        </w:rPr>
        <w:t>pkt. 5.</w:t>
      </w:r>
    </w:p>
    <w:p w14:paraId="70E2C16D" w14:textId="77777777" w:rsidR="00163C2E" w:rsidRPr="00F46CE4" w:rsidRDefault="00163C2E" w:rsidP="00163C2E">
      <w:pPr>
        <w:rPr>
          <w:rFonts w:cs="Arial"/>
        </w:rPr>
      </w:pPr>
      <w:r w:rsidRPr="00F46CE4">
        <w:rPr>
          <w:rFonts w:cs="Arial"/>
        </w:rPr>
        <w:t xml:space="preserve">Det bekreftes at det ikke foreligger avvisningsgrunner. </w:t>
      </w:r>
    </w:p>
    <w:p w14:paraId="4623622A" w14:textId="77777777" w:rsidR="00163C2E" w:rsidRPr="00F46CE4" w:rsidRDefault="00163C2E" w:rsidP="00163C2E">
      <w:pPr>
        <w:rPr>
          <w:rFonts w:cs="Arial"/>
          <w:b/>
          <w:u w:val="single"/>
        </w:rPr>
      </w:pPr>
    </w:p>
    <w:p w14:paraId="5679D0EE" w14:textId="77777777" w:rsidR="00163C2E" w:rsidRPr="00F46CE4" w:rsidRDefault="00163C2E" w:rsidP="00163C2E">
      <w:pPr>
        <w:rPr>
          <w:rFonts w:cs="Arial"/>
          <w:b/>
          <w:u w:val="single"/>
        </w:rPr>
      </w:pPr>
      <w:r w:rsidRPr="00F46CE4">
        <w:rPr>
          <w:rFonts w:cs="Arial"/>
          <w:b/>
          <w:u w:val="single"/>
        </w:rPr>
        <w:t>Forbehold og/eller avvik</w:t>
      </w:r>
    </w:p>
    <w:p w14:paraId="32DE12A6" w14:textId="77777777" w:rsidR="00B31B99" w:rsidRPr="00F46CE4" w:rsidRDefault="00B31B99" w:rsidP="00163C2E">
      <w:pPr>
        <w:rPr>
          <w:rFonts w:cs="Arial"/>
          <w:b/>
          <w:u w:val="single"/>
        </w:rPr>
      </w:pPr>
    </w:p>
    <w:p w14:paraId="1A5114FA" w14:textId="77777777" w:rsidR="00163C2E" w:rsidRPr="00F46CE4" w:rsidRDefault="00163C2E" w:rsidP="00163C2E">
      <w:pPr>
        <w:autoSpaceDE w:val="0"/>
        <w:autoSpaceDN w:val="0"/>
        <w:adjustRightInd w:val="0"/>
        <w:ind w:firstLine="708"/>
        <w:rPr>
          <w:rFonts w:cs="Arial"/>
          <w:spacing w:val="-2"/>
        </w:rPr>
      </w:pPr>
      <w:r w:rsidRPr="00F46CE4">
        <w:rPr>
          <w:rFonts w:cs="Arial"/>
          <w:noProof/>
          <w:spacing w:val="-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F0605" wp14:editId="5FB6B11A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238125" cy="1809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3AACF" id="Rectangle 6" o:spid="_x0000_s1026" style="position:absolute;margin-left:0;margin-top:.1pt;width:18.75pt;height:14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" filled="f" strokecolor="windowText" strokeweight=".25pt">
                <w10:wrap anchorx="margin"/>
              </v:rect>
            </w:pict>
          </mc:Fallback>
        </mc:AlternateContent>
      </w:r>
      <w:r w:rsidRPr="00F46CE4">
        <w:rPr>
          <w:rFonts w:cs="Arial"/>
          <w:spacing w:val="-2"/>
        </w:rPr>
        <w:t>Tilbudet inneholder ingen forbehold eller avvik (sett kryss)</w:t>
      </w:r>
    </w:p>
    <w:p w14:paraId="339E7E7B" w14:textId="77777777" w:rsidR="00163C2E" w:rsidRPr="00F46CE4" w:rsidRDefault="00163C2E" w:rsidP="00163C2E">
      <w:pPr>
        <w:autoSpaceDE w:val="0"/>
        <w:autoSpaceDN w:val="0"/>
        <w:adjustRightInd w:val="0"/>
        <w:rPr>
          <w:rFonts w:cs="Arial"/>
          <w:spacing w:val="-2"/>
        </w:rPr>
      </w:pPr>
    </w:p>
    <w:p w14:paraId="0435CD8B" w14:textId="77777777" w:rsidR="00360409" w:rsidRPr="00360409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ind w:firstLine="708"/>
        <w:rPr>
          <w:rFonts w:cs="Arial"/>
          <w:spacing w:val="-2"/>
        </w:rPr>
      </w:pPr>
      <w:r w:rsidRPr="00360409">
        <w:rPr>
          <w:rFonts w:cs="Arial"/>
          <w:noProof/>
          <w:spacing w:val="-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B510A0" wp14:editId="034BD6B2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38125" cy="1809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DE92A" id="Rectangle 3" o:spid="_x0000_s1026" style="position:absolute;margin-left:0;margin-top:.6pt;width:18.75pt;height:14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" filled="f" strokecolor="windowText" strokeweight=".25pt">
                <w10:wrap anchorx="margin"/>
              </v:rect>
            </w:pict>
          </mc:Fallback>
        </mc:AlternateContent>
      </w:r>
      <w:r w:rsidRPr="00360409">
        <w:rPr>
          <w:rFonts w:cs="Arial"/>
          <w:spacing w:val="-2"/>
        </w:rPr>
        <w:t>Tilbudet inneholder følgende forbehold og/eller avvik</w:t>
      </w:r>
      <w:r w:rsidR="0057689F" w:rsidRPr="00360409">
        <w:rPr>
          <w:rFonts w:cs="Arial"/>
          <w:spacing w:val="-2"/>
        </w:rPr>
        <w:t xml:space="preserve"> som tilbyder har </w:t>
      </w:r>
      <w:proofErr w:type="spellStart"/>
      <w:r w:rsidR="0057689F" w:rsidRPr="00360409">
        <w:rPr>
          <w:rFonts w:cs="Arial"/>
          <w:spacing w:val="-2"/>
        </w:rPr>
        <w:t>fyllt</w:t>
      </w:r>
      <w:proofErr w:type="spellEnd"/>
      <w:r w:rsidR="0057689F" w:rsidRPr="00360409">
        <w:rPr>
          <w:rFonts w:cs="Arial"/>
          <w:spacing w:val="-2"/>
        </w:rPr>
        <w:t xml:space="preserve"> ut i «Del I Vedlegg </w:t>
      </w:r>
      <w:r w:rsidR="00360409" w:rsidRPr="00360409">
        <w:rPr>
          <w:rFonts w:cs="Arial"/>
          <w:spacing w:val="-2"/>
        </w:rPr>
        <w:t>4</w:t>
      </w:r>
      <w:r w:rsidR="0057689F" w:rsidRPr="00360409">
        <w:rPr>
          <w:rFonts w:cs="Arial"/>
          <w:spacing w:val="-2"/>
        </w:rPr>
        <w:t xml:space="preserve"> </w:t>
      </w:r>
    </w:p>
    <w:p w14:paraId="62670F58" w14:textId="1D529549" w:rsidR="00163C2E" w:rsidRPr="00F46CE4" w:rsidRDefault="0057689F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ind w:firstLine="708"/>
        <w:rPr>
          <w:rFonts w:cs="Arial"/>
          <w:spacing w:val="-2"/>
        </w:rPr>
      </w:pPr>
      <w:r w:rsidRPr="00360409">
        <w:rPr>
          <w:rFonts w:cs="Arial"/>
          <w:spacing w:val="-2"/>
        </w:rPr>
        <w:t>Skjema for avvik».</w:t>
      </w:r>
    </w:p>
    <w:p w14:paraId="26C49AEE" w14:textId="77777777" w:rsidR="00163C2E" w:rsidRPr="00F46CE4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rPr>
          <w:rFonts w:cs="Arial"/>
          <w:spacing w:val="-2"/>
        </w:rPr>
      </w:pPr>
    </w:p>
    <w:p w14:paraId="5F786EE1" w14:textId="77777777" w:rsidR="00163C2E" w:rsidRPr="00F46CE4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rPr>
          <w:rFonts w:cs="Arial"/>
          <w:spacing w:val="-2"/>
        </w:rPr>
      </w:pPr>
    </w:p>
    <w:p w14:paraId="2A42A673" w14:textId="77777777" w:rsidR="00163C2E" w:rsidRPr="00F46CE4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rPr>
          <w:rFonts w:cs="Arial"/>
          <w:spacing w:val="-2"/>
        </w:rPr>
      </w:pPr>
    </w:p>
    <w:p w14:paraId="59F85527" w14:textId="77777777" w:rsidR="00163C2E" w:rsidRPr="00F46CE4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rPr>
          <w:rFonts w:cs="Arial"/>
          <w:spacing w:val="-2"/>
        </w:rPr>
      </w:pPr>
    </w:p>
    <w:p w14:paraId="26E7AF08" w14:textId="77777777" w:rsidR="00163C2E" w:rsidRPr="00F46CE4" w:rsidRDefault="00163C2E" w:rsidP="00163C2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rPr>
          <w:rFonts w:cs="Arial"/>
          <w:b/>
          <w:spacing w:val="-2"/>
          <w:u w:val="single"/>
        </w:rPr>
      </w:pPr>
      <w:r w:rsidRPr="00F46CE4">
        <w:rPr>
          <w:rFonts w:cs="Arial"/>
          <w:b/>
          <w:spacing w:val="-2"/>
          <w:u w:val="single"/>
        </w:rPr>
        <w:t>Signatur</w:t>
      </w:r>
    </w:p>
    <w:p w14:paraId="21329508" w14:textId="77777777" w:rsidR="00163C2E" w:rsidRPr="00F46CE4" w:rsidRDefault="00163C2E" w:rsidP="00163C2E">
      <w:pPr>
        <w:suppressAutoHyphens/>
        <w:autoSpaceDE w:val="0"/>
        <w:autoSpaceDN w:val="0"/>
        <w:adjustRightInd w:val="0"/>
        <w:rPr>
          <w:rFonts w:cs="Arial"/>
        </w:rPr>
      </w:pPr>
    </w:p>
    <w:p w14:paraId="2C8C268E" w14:textId="77777777" w:rsidR="00163C2E" w:rsidRPr="00F46CE4" w:rsidRDefault="00163C2E" w:rsidP="00163C2E">
      <w:pPr>
        <w:suppressAutoHyphens/>
        <w:autoSpaceDE w:val="0"/>
        <w:autoSpaceDN w:val="0"/>
        <w:adjustRightInd w:val="0"/>
        <w:rPr>
          <w:rFonts w:cs="Arial"/>
        </w:rPr>
      </w:pPr>
    </w:p>
    <w:p w14:paraId="17AFD67A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</w:p>
    <w:p w14:paraId="4FC3C556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r w:rsidRPr="00F46CE4">
        <w:rPr>
          <w:rFonts w:cs="Arial"/>
        </w:rPr>
        <w:t>.....................................</w:t>
      </w:r>
      <w:r w:rsidRPr="00F46CE4">
        <w:rPr>
          <w:rFonts w:cs="Arial"/>
        </w:rPr>
        <w:tab/>
      </w:r>
      <w:r w:rsidRPr="00F46CE4">
        <w:rPr>
          <w:rFonts w:cs="Arial"/>
        </w:rPr>
        <w:tab/>
        <w:t>................................................................................</w:t>
      </w:r>
    </w:p>
    <w:p w14:paraId="247644DE" w14:textId="77777777" w:rsidR="00163C2E" w:rsidRPr="00F46CE4" w:rsidRDefault="00163C2E" w:rsidP="00163C2E">
      <w:pPr>
        <w:autoSpaceDE w:val="0"/>
        <w:autoSpaceDN w:val="0"/>
        <w:adjustRightInd w:val="0"/>
        <w:spacing w:before="120" w:after="120"/>
        <w:rPr>
          <w:rFonts w:cs="Arial"/>
        </w:rPr>
      </w:pPr>
      <w:r w:rsidRPr="00F46CE4">
        <w:rPr>
          <w:rFonts w:cs="Arial"/>
        </w:rPr>
        <w:t>Sted, dato.</w:t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</w:r>
      <w:r w:rsidRPr="00F46CE4">
        <w:rPr>
          <w:rFonts w:cs="Arial"/>
        </w:rPr>
        <w:tab/>
        <w:t>Leverandørs underskrift</w:t>
      </w:r>
    </w:p>
    <w:p w14:paraId="683CBD35" w14:textId="77777777" w:rsidR="00163C2E" w:rsidRPr="00F46CE4" w:rsidRDefault="00163C2E" w:rsidP="00163C2E">
      <w:pPr>
        <w:tabs>
          <w:tab w:val="left" w:pos="6015"/>
        </w:tabs>
        <w:rPr>
          <w:rFonts w:cs="Arial"/>
        </w:rPr>
      </w:pPr>
    </w:p>
    <w:p w14:paraId="7D337BCF" w14:textId="77777777" w:rsidR="00163C2E" w:rsidRPr="00F46CE4" w:rsidRDefault="00163C2E" w:rsidP="00163C2E">
      <w:pPr>
        <w:rPr>
          <w:rFonts w:cs="Arial"/>
        </w:rPr>
      </w:pPr>
    </w:p>
    <w:p w14:paraId="3B21A112" w14:textId="77777777" w:rsidR="00163C2E" w:rsidRPr="00297709" w:rsidRDefault="00163C2E" w:rsidP="00163C2E"/>
    <w:p w14:paraId="142D0689" w14:textId="77777777" w:rsidR="00163C2E" w:rsidRPr="00297709" w:rsidRDefault="00163C2E" w:rsidP="00163C2E"/>
    <w:p w14:paraId="1E6064D4" w14:textId="77777777" w:rsidR="00163C2E" w:rsidRPr="00297709" w:rsidRDefault="00163C2E" w:rsidP="00163C2E"/>
    <w:p w14:paraId="267C3001" w14:textId="7349A81E" w:rsidR="00D7129D" w:rsidRPr="00120C6C" w:rsidRDefault="00D7129D" w:rsidP="00A72694">
      <w:pPr>
        <w:rPr>
          <w:rFonts w:asciiTheme="minorHAnsi" w:hAnsiTheme="minorHAnsi" w:cs="Arial"/>
        </w:rPr>
      </w:pPr>
    </w:p>
    <w:sectPr w:rsidR="00D7129D" w:rsidRPr="00120C6C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9D3D9" w14:textId="77777777" w:rsidR="00041BB6" w:rsidRDefault="00041BB6" w:rsidP="00D7129D">
      <w:r>
        <w:separator/>
      </w:r>
    </w:p>
  </w:endnote>
  <w:endnote w:type="continuationSeparator" w:id="0">
    <w:p w14:paraId="4EED0BEE" w14:textId="77777777" w:rsidR="00041BB6" w:rsidRDefault="00041BB6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B37B" w14:textId="77777777" w:rsidR="00041BB6" w:rsidRDefault="00041BB6" w:rsidP="00D7129D">
      <w:r>
        <w:separator/>
      </w:r>
    </w:p>
  </w:footnote>
  <w:footnote w:type="continuationSeparator" w:id="0">
    <w:p w14:paraId="605FA0A8" w14:textId="77777777" w:rsidR="00041BB6" w:rsidRDefault="00041BB6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B496" w14:textId="2587E642" w:rsidR="00707BC8" w:rsidRDefault="00707BC8">
    <w:pPr>
      <w:pStyle w:val="Topptekst"/>
    </w:pPr>
    <w:r>
      <w:rPr>
        <w:noProof/>
      </w:rPr>
      <w:drawing>
        <wp:inline distT="0" distB="0" distL="0" distR="0" wp14:anchorId="706719BD" wp14:editId="19BBEE7D">
          <wp:extent cx="1932305" cy="841375"/>
          <wp:effectExtent l="0" t="0" r="0" b="0"/>
          <wp:docPr id="2113865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A0E37A" w14:textId="77777777" w:rsidR="00707BC8" w:rsidRDefault="00707BC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17432">
    <w:abstractNumId w:val="0"/>
  </w:num>
  <w:num w:numId="2" w16cid:durableId="1889755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1BB6"/>
    <w:rsid w:val="000421D1"/>
    <w:rsid w:val="00042642"/>
    <w:rsid w:val="000433F4"/>
    <w:rsid w:val="0004418F"/>
    <w:rsid w:val="000458A7"/>
    <w:rsid w:val="00045BAD"/>
    <w:rsid w:val="00046265"/>
    <w:rsid w:val="00046B60"/>
    <w:rsid w:val="00047F98"/>
    <w:rsid w:val="0005014C"/>
    <w:rsid w:val="000508DA"/>
    <w:rsid w:val="00050D64"/>
    <w:rsid w:val="00053A54"/>
    <w:rsid w:val="00054A69"/>
    <w:rsid w:val="00055B4C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0B1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9A1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0BD2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247"/>
    <w:rsid w:val="001604F7"/>
    <w:rsid w:val="00160B25"/>
    <w:rsid w:val="00161665"/>
    <w:rsid w:val="00161C4A"/>
    <w:rsid w:val="00161E2A"/>
    <w:rsid w:val="00162FB2"/>
    <w:rsid w:val="00163C2E"/>
    <w:rsid w:val="0016447E"/>
    <w:rsid w:val="00164BA7"/>
    <w:rsid w:val="00164CED"/>
    <w:rsid w:val="00164D7A"/>
    <w:rsid w:val="001651C8"/>
    <w:rsid w:val="001669CC"/>
    <w:rsid w:val="00166E88"/>
    <w:rsid w:val="00167127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041"/>
    <w:rsid w:val="00185E28"/>
    <w:rsid w:val="00186821"/>
    <w:rsid w:val="00187722"/>
    <w:rsid w:val="001878A6"/>
    <w:rsid w:val="0019036A"/>
    <w:rsid w:val="00190597"/>
    <w:rsid w:val="00190FB8"/>
    <w:rsid w:val="00191115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3704"/>
    <w:rsid w:val="001C687C"/>
    <w:rsid w:val="001C6D93"/>
    <w:rsid w:val="001C705E"/>
    <w:rsid w:val="001C7168"/>
    <w:rsid w:val="001C7D5F"/>
    <w:rsid w:val="001D0771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6BC4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09E7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030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026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2942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082D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409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0D1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1150"/>
    <w:rsid w:val="003C29DA"/>
    <w:rsid w:val="003C29E7"/>
    <w:rsid w:val="003C2A25"/>
    <w:rsid w:val="003C2EA5"/>
    <w:rsid w:val="003C3781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0FE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A4F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28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AFE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A49"/>
    <w:rsid w:val="00496CC4"/>
    <w:rsid w:val="00497E84"/>
    <w:rsid w:val="004A0ACB"/>
    <w:rsid w:val="004A0E30"/>
    <w:rsid w:val="004A23D2"/>
    <w:rsid w:val="004A28B6"/>
    <w:rsid w:val="004A2BC5"/>
    <w:rsid w:val="004A3F7F"/>
    <w:rsid w:val="004A41CB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4C4B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6693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4C91"/>
    <w:rsid w:val="00556B8A"/>
    <w:rsid w:val="0055772F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5986"/>
    <w:rsid w:val="0057689F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6BF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5B5B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D62F1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6BFF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E22"/>
    <w:rsid w:val="00651F99"/>
    <w:rsid w:val="006531B7"/>
    <w:rsid w:val="00653799"/>
    <w:rsid w:val="00654011"/>
    <w:rsid w:val="00654B28"/>
    <w:rsid w:val="00654E58"/>
    <w:rsid w:val="00655B9D"/>
    <w:rsid w:val="006560CF"/>
    <w:rsid w:val="0065699C"/>
    <w:rsid w:val="006570F9"/>
    <w:rsid w:val="00657C22"/>
    <w:rsid w:val="00660AEF"/>
    <w:rsid w:val="006618DE"/>
    <w:rsid w:val="0066194D"/>
    <w:rsid w:val="006619AE"/>
    <w:rsid w:val="006655D4"/>
    <w:rsid w:val="00665AFA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78F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17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57BC"/>
    <w:rsid w:val="007071C3"/>
    <w:rsid w:val="00707BB4"/>
    <w:rsid w:val="00707BC8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1E0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D7F4F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A6D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4FF9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2F5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267"/>
    <w:rsid w:val="008C552B"/>
    <w:rsid w:val="008C5E35"/>
    <w:rsid w:val="008C77C2"/>
    <w:rsid w:val="008C7D36"/>
    <w:rsid w:val="008D07C8"/>
    <w:rsid w:val="008D0B6B"/>
    <w:rsid w:val="008D2060"/>
    <w:rsid w:val="008D2362"/>
    <w:rsid w:val="008D28DC"/>
    <w:rsid w:val="008D34BF"/>
    <w:rsid w:val="008D37C8"/>
    <w:rsid w:val="008D56B4"/>
    <w:rsid w:val="008D624E"/>
    <w:rsid w:val="008D68C5"/>
    <w:rsid w:val="008D6FA8"/>
    <w:rsid w:val="008D71E0"/>
    <w:rsid w:val="008D7550"/>
    <w:rsid w:val="008D7AD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90C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2F0"/>
    <w:rsid w:val="00955B69"/>
    <w:rsid w:val="0095621E"/>
    <w:rsid w:val="0095668F"/>
    <w:rsid w:val="00957B81"/>
    <w:rsid w:val="009601EE"/>
    <w:rsid w:val="0096179E"/>
    <w:rsid w:val="0096250D"/>
    <w:rsid w:val="009630FB"/>
    <w:rsid w:val="009635C1"/>
    <w:rsid w:val="009641EC"/>
    <w:rsid w:val="00964276"/>
    <w:rsid w:val="00964753"/>
    <w:rsid w:val="009665F5"/>
    <w:rsid w:val="00966D7E"/>
    <w:rsid w:val="0096713B"/>
    <w:rsid w:val="00967E27"/>
    <w:rsid w:val="00970303"/>
    <w:rsid w:val="00970B27"/>
    <w:rsid w:val="009712EA"/>
    <w:rsid w:val="00971582"/>
    <w:rsid w:val="00971777"/>
    <w:rsid w:val="009728AB"/>
    <w:rsid w:val="00972BE0"/>
    <w:rsid w:val="00972E2A"/>
    <w:rsid w:val="00972F97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4B89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52E2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BD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4D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3AC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1B99"/>
    <w:rsid w:val="00B320DF"/>
    <w:rsid w:val="00B33AD0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0FA3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77D78"/>
    <w:rsid w:val="00B81BCC"/>
    <w:rsid w:val="00B82458"/>
    <w:rsid w:val="00B842C9"/>
    <w:rsid w:val="00B8462C"/>
    <w:rsid w:val="00B86002"/>
    <w:rsid w:val="00B86989"/>
    <w:rsid w:val="00B878E8"/>
    <w:rsid w:val="00B87995"/>
    <w:rsid w:val="00B87E89"/>
    <w:rsid w:val="00B903B1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1D82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11C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499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3AF6"/>
    <w:rsid w:val="00CC4D46"/>
    <w:rsid w:val="00CC4DB7"/>
    <w:rsid w:val="00CC52B1"/>
    <w:rsid w:val="00CC541B"/>
    <w:rsid w:val="00CC5E17"/>
    <w:rsid w:val="00CC646C"/>
    <w:rsid w:val="00CC6DA9"/>
    <w:rsid w:val="00CD2723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3042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3FE6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16C4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C7B37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236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5713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295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D53"/>
    <w:rsid w:val="00F03F44"/>
    <w:rsid w:val="00F0532F"/>
    <w:rsid w:val="00F068A5"/>
    <w:rsid w:val="00F07BFC"/>
    <w:rsid w:val="00F10743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CE4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6942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8D6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EDDE7"/>
  <w15:docId w15:val="{E4FD7967-CBBB-48F4-B535-5338231B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3365F-4723-4357-B795-AB726A09F1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12</TotalTime>
  <Pages>1</Pages>
  <Words>184</Words>
  <Characters>981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Kolnes</dc:creator>
  <cp:lastModifiedBy>Therese Thorsheim</cp:lastModifiedBy>
  <cp:revision>18</cp:revision>
  <dcterms:created xsi:type="dcterms:W3CDTF">2025-10-09T08:45:00Z</dcterms:created>
  <dcterms:modified xsi:type="dcterms:W3CDTF">2026-06-03T13:38:00Z</dcterms:modified>
</cp:coreProperties>
</file>